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2D7AA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1CE893FD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</w:p>
    <w:p w14:paraId="218214DF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16677F3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1B87158E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28529625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0356CDB5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341E3813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65A07E6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46EDB19C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27C38A3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399F99C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15098DC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A91807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2AF9EEE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515005EA" w14:textId="23667D02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</w:t>
      </w:r>
      <w:r w:rsidR="00C56CAF">
        <w:rPr>
          <w:i/>
          <w:sz w:val="18"/>
          <w:szCs w:val="18"/>
        </w:rPr>
        <w:t>, tj. (so)ponudnika</w:t>
      </w:r>
      <w:r w:rsidRPr="002B38A8">
        <w:rPr>
          <w:i/>
          <w:sz w:val="18"/>
          <w:szCs w:val="18"/>
        </w:rPr>
        <w:t>)</w:t>
      </w:r>
    </w:p>
    <w:p w14:paraId="05FFB99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E800962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50F4D68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5BD708C1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6377BCC9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39261B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21BB2BC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48C4984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34ED11F7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5D6EF60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21A9E3A9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D8F7D33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54C2C6D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4F534AF2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Pr="002B38A8">
        <w:rPr>
          <w:sz w:val="18"/>
          <w:szCs w:val="18"/>
        </w:rPr>
        <w:t>………………</w:t>
      </w:r>
      <w:r w:rsidRPr="002B38A8">
        <w:rPr>
          <w:i/>
          <w:sz w:val="18"/>
          <w:szCs w:val="18"/>
        </w:rPr>
        <w:t>(Garant vpiše naslov podružnice, kjer se opravi predložitev papirnih listin. Če kraj predložitve v tej rubriki ni naveden, se predložitev opravi v kraju, kjer je garant izdal garancijo.)</w:t>
      </w:r>
    </w:p>
    <w:p w14:paraId="496F172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45D7386F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6C9CE64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5A3BC1A2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41803D64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FC0017D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34060249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5927752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 xml:space="preserve">Upravičenčeva izjava mora vsebovati besedilo, da naročnik garancije ni izpolnil svojih obveznosti iz osnovnega posla, ker …………… </w:t>
      </w:r>
      <w:r w:rsidRPr="002B38A8">
        <w:rPr>
          <w:i/>
          <w:sz w:val="18"/>
          <w:szCs w:val="18"/>
        </w:rPr>
        <w:t>(vpiše se pogodbena obveznost, ki je bila kršena).</w:t>
      </w:r>
    </w:p>
    <w:p w14:paraId="3EF86599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5A5E6C22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73672E1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5860FF9A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1C3A9489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E60FA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396C4E39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0B01C1AB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5D6F723E" w14:textId="77777777" w:rsidR="00BC2412" w:rsidRPr="0010559A" w:rsidRDefault="00BC2412" w:rsidP="0010559A"/>
    <w:sectPr w:rsidR="00BC2412" w:rsidRPr="0010559A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50E68" w14:textId="77777777" w:rsidR="0010559A" w:rsidRDefault="0010559A">
      <w:r>
        <w:separator/>
      </w:r>
    </w:p>
  </w:endnote>
  <w:endnote w:type="continuationSeparator" w:id="0">
    <w:p w14:paraId="1D8B8790" w14:textId="77777777" w:rsidR="0010559A" w:rsidRDefault="0010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71705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1A727568" w14:textId="77777777" w:rsidTr="00A1445A">
      <w:tc>
        <w:tcPr>
          <w:tcW w:w="4605" w:type="dxa"/>
          <w:shd w:val="clear" w:color="auto" w:fill="auto"/>
        </w:tcPr>
        <w:p w14:paraId="0AA6BF51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A063029" w14:textId="77777777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C64A40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C64A40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0EC87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EAC69" w14:textId="77777777" w:rsidR="0010559A" w:rsidRDefault="0010559A">
      <w:r>
        <w:separator/>
      </w:r>
    </w:p>
  </w:footnote>
  <w:footnote w:type="continuationSeparator" w:id="0">
    <w:p w14:paraId="7BFBDB0C" w14:textId="77777777" w:rsidR="0010559A" w:rsidRDefault="0010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37DD09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B887B99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DFA5646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7CCB663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A1445A" w14:paraId="2DDC1646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CB784B8" w14:textId="77777777" w:rsidR="00C0552D" w:rsidRPr="00A1445A" w:rsidRDefault="00C0552D" w:rsidP="00A1445A">
          <w:pPr>
            <w:ind w:right="6"/>
            <w:jc w:val="both"/>
            <w:rPr>
              <w:rFonts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276B8793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33CC846" w14:textId="6773A043" w:rsidR="00C0552D" w:rsidRPr="00A277C8" w:rsidRDefault="00B419E9" w:rsidP="00C64A4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A277C8">
            <w:rPr>
              <w:rFonts w:ascii="Arial" w:hAnsi="Arial" w:cs="Arial"/>
              <w:sz w:val="16"/>
              <w:szCs w:val="16"/>
            </w:rPr>
            <w:t>OBR – 2.1</w:t>
          </w:r>
          <w:r w:rsidR="00C56CAF">
            <w:rPr>
              <w:rFonts w:ascii="Arial" w:hAnsi="Arial" w:cs="Arial"/>
              <w:sz w:val="16"/>
              <w:szCs w:val="16"/>
            </w:rPr>
            <w:t>2</w:t>
          </w:r>
        </w:p>
      </w:tc>
    </w:tr>
  </w:tbl>
  <w:p w14:paraId="6F4F4408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EF1E77C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56CAF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F12FC"/>
    <w:rsid w:val="00D05C1E"/>
    <w:rsid w:val="00D06278"/>
    <w:rsid w:val="00D2343D"/>
    <w:rsid w:val="00D278D4"/>
    <w:rsid w:val="00D31C3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DF3CBBA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9CCDC1-0451-4951-B7EE-7BB300DD7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2680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Anja Drečnik - AZ&amp;Partnerji</cp:lastModifiedBy>
  <cp:revision>2</cp:revision>
  <cp:lastPrinted>2016-01-04T14:38:00Z</cp:lastPrinted>
  <dcterms:created xsi:type="dcterms:W3CDTF">2021-06-11T12:39:00Z</dcterms:created>
  <dcterms:modified xsi:type="dcterms:W3CDTF">2021-06-11T12:39:00Z</dcterms:modified>
</cp:coreProperties>
</file>